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55C22" w14:textId="03882AC0" w:rsidR="00D66556" w:rsidRPr="00D66556" w:rsidRDefault="00D66556" w:rsidP="00D665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R4-2401689</w:t>
      </w:r>
    </w:p>
    <w:p w14:paraId="4E1C58CC" w14:textId="77E560A3" w:rsidR="00D66556" w:rsidRPr="00D66556" w:rsidRDefault="001A6EE5" w:rsidP="00D665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="00D66556" w:rsidRPr="00D66556">
        <w:rPr>
          <w:rFonts w:ascii="Arial" w:eastAsia="MS Mincho" w:hAnsi="Arial"/>
          <w:b/>
          <w:noProof/>
          <w:sz w:val="24"/>
        </w:rPr>
        <w:t xml:space="preserve">, </w:t>
      </w:r>
      <w:r w:rsidR="00F43867">
        <w:rPr>
          <w:rFonts w:ascii="Arial" w:eastAsia="MS Mincho" w:hAnsi="Arial"/>
          <w:b/>
          <w:noProof/>
          <w:sz w:val="24"/>
        </w:rPr>
        <w:t xml:space="preserve">Greece, </w:t>
      </w:r>
      <w:bookmarkStart w:id="0" w:name="_GoBack"/>
      <w:bookmarkEnd w:id="0"/>
      <w:r>
        <w:rPr>
          <w:rFonts w:ascii="Arial" w:eastAsia="MS Mincho" w:hAnsi="Arial"/>
          <w:b/>
          <w:noProof/>
          <w:sz w:val="24"/>
        </w:rPr>
        <w:t>26</w:t>
      </w:r>
      <w:r w:rsidR="00D66556" w:rsidRPr="00D6655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D66556" w:rsidRPr="00D6655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Feb </w:t>
      </w:r>
      <w:r w:rsidR="00D66556" w:rsidRPr="00D66556">
        <w:rPr>
          <w:rFonts w:ascii="Arial" w:eastAsia="MS Mincho" w:hAnsi="Arial"/>
          <w:b/>
          <w:noProof/>
          <w:sz w:val="24"/>
        </w:rPr>
        <w:t>- 1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="00D66556" w:rsidRPr="00D6655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Mar</w:t>
      </w:r>
      <w:r w:rsidR="00D66556" w:rsidRPr="00D66556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4</w:t>
      </w:r>
    </w:p>
    <w:p w14:paraId="0985FDF3" w14:textId="525DDB44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B5487FD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212C8">
        <w:rPr>
          <w:rFonts w:ascii="Arial" w:hAnsi="Arial"/>
          <w:sz w:val="24"/>
          <w:lang w:val="en-US" w:eastAsia="zh-CN"/>
        </w:rPr>
        <w:t>Simulation results</w:t>
      </w:r>
      <w:r w:rsidR="00F51C49" w:rsidRPr="00F51C49">
        <w:rPr>
          <w:rFonts w:ascii="Arial" w:hAnsi="Arial"/>
          <w:sz w:val="24"/>
          <w:lang w:val="en-US" w:eastAsia="zh-CN"/>
        </w:rPr>
        <w:t xml:space="preserve"> on FR2 UL 256QAM performance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3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3"/>
          <w:lang w:val="fr-FR"/>
        </w:rPr>
        <w:t>Huawei, HiSilicon</w:t>
      </w:r>
    </w:p>
    <w:p w14:paraId="6A3AB94E" w14:textId="71F8250C" w:rsidR="00D46BD4" w:rsidRPr="006551CC" w:rsidRDefault="00D46BD4" w:rsidP="00D46BD4">
      <w:pPr>
        <w:tabs>
          <w:tab w:val="left" w:pos="1985"/>
        </w:tabs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F6242" w:rsidRPr="00AF6242">
        <w:rPr>
          <w:rFonts w:ascii="Arial" w:hAnsi="Arial"/>
          <w:sz w:val="24"/>
          <w:lang w:val="pt-BR"/>
        </w:rPr>
        <w:t>8.2.3.1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7BD05700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096B06">
        <w:rPr>
          <w:lang w:eastAsia="zh-CN"/>
        </w:rPr>
        <w:t>4</w:t>
      </w:r>
      <w:r>
        <w:rPr>
          <w:lang w:eastAsia="zh-CN"/>
        </w:rPr>
        <w:t>#</w:t>
      </w:r>
      <w:r w:rsidR="00096B06">
        <w:rPr>
          <w:lang w:eastAsia="zh-CN"/>
        </w:rPr>
        <w:t>10</w:t>
      </w:r>
      <w:r w:rsidR="00940FEB">
        <w:rPr>
          <w:lang w:eastAsia="zh-CN"/>
        </w:rPr>
        <w:t>9</w:t>
      </w:r>
      <w:r>
        <w:rPr>
          <w:lang w:eastAsia="zh-CN"/>
        </w:rPr>
        <w:t xml:space="preserve"> meeting, </w:t>
      </w:r>
      <w:r w:rsidR="00096B06" w:rsidRPr="00096B06">
        <w:rPr>
          <w:lang w:eastAsia="zh-CN"/>
        </w:rPr>
        <w:t>Way Forward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 xml:space="preserve">for </w:t>
      </w:r>
      <w:r w:rsidR="00096B06" w:rsidRPr="00096B06">
        <w:rPr>
          <w:lang w:eastAsia="zh-CN"/>
        </w:rPr>
        <w:t xml:space="preserve">256 QAM BS Demod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D66556">
        <w:rPr>
          <w:lang w:val="en-US" w:eastAsia="zh-CN"/>
        </w:rPr>
        <w:t>updated</w:t>
      </w:r>
      <w:r w:rsidR="009212C8">
        <w:rPr>
          <w:lang w:val="en-US" w:eastAsia="zh-CN"/>
        </w:rPr>
        <w:t xml:space="preserve"> simulation results</w:t>
      </w:r>
      <w:r w:rsidRPr="004B565E">
        <w:rPr>
          <w:lang w:val="en-US" w:eastAsia="zh-CN"/>
        </w:rPr>
        <w:t xml:space="preserve"> </w:t>
      </w:r>
      <w:r w:rsidR="009212C8">
        <w:rPr>
          <w:lang w:val="en-US" w:eastAsia="zh-CN"/>
        </w:rPr>
        <w:t>for</w:t>
      </w:r>
      <w:r w:rsidRPr="004B565E">
        <w:rPr>
          <w:lang w:val="en-US" w:eastAsia="zh-CN"/>
        </w:rPr>
        <w:t xml:space="preserve"> </w:t>
      </w:r>
      <w:r w:rsidR="003F1ECB">
        <w:rPr>
          <w:lang w:val="en-US" w:eastAsia="zh-CN"/>
        </w:rPr>
        <w:t xml:space="preserve">FR2 UL 256QAM </w:t>
      </w:r>
      <w:r w:rsidR="003F1ECB"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739A1E91" w14:textId="69213243" w:rsidR="00535898" w:rsidRPr="00B7403A" w:rsidRDefault="009212C8" w:rsidP="00B7403A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tbl>
      <w:tblPr>
        <w:tblW w:w="2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158"/>
        <w:gridCol w:w="747"/>
        <w:gridCol w:w="1533"/>
        <w:gridCol w:w="1532"/>
      </w:tblGrid>
      <w:tr w:rsidR="00C109BE" w:rsidRPr="00535898" w14:paraId="5816D377" w14:textId="77777777" w:rsidTr="007C6423">
        <w:trPr>
          <w:trHeight w:val="300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53670232" w14:textId="77777777" w:rsidR="00C109BE" w:rsidRPr="00535898" w:rsidRDefault="00C109BE" w:rsidP="007C6423">
            <w:pPr>
              <w:pStyle w:val="TAH"/>
            </w:pPr>
            <w:r>
              <w:t>PTRS</w:t>
            </w:r>
          </w:p>
        </w:tc>
        <w:tc>
          <w:tcPr>
            <w:tcW w:w="983" w:type="pct"/>
            <w:shd w:val="clear" w:color="auto" w:fill="auto"/>
            <w:vAlign w:val="center"/>
          </w:tcPr>
          <w:p w14:paraId="31CC23B0" w14:textId="77777777" w:rsidR="00C109BE" w:rsidRPr="00535898" w:rsidRDefault="00C109BE" w:rsidP="007C6423">
            <w:pPr>
              <w:pStyle w:val="TAH"/>
            </w:pPr>
            <w:r>
              <w:t>SCS/BW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7F81E383" w14:textId="77777777" w:rsidR="00C109BE" w:rsidRPr="00535898" w:rsidRDefault="00C109BE" w:rsidP="007C6423">
            <w:pPr>
              <w:pStyle w:val="TAH"/>
            </w:pPr>
            <w:r>
              <w:rPr>
                <w:rFonts w:hint="eastAsia"/>
              </w:rPr>
              <w:t>D</w:t>
            </w:r>
            <w:r>
              <w:t>MRS</w:t>
            </w:r>
          </w:p>
        </w:tc>
        <w:tc>
          <w:tcPr>
            <w:tcW w:w="1302" w:type="pct"/>
            <w:vAlign w:val="center"/>
          </w:tcPr>
          <w:p w14:paraId="35020ADB" w14:textId="77777777" w:rsidR="00C109BE" w:rsidRPr="00B7403A" w:rsidRDefault="00C109BE" w:rsidP="007C6423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Ideal</w:t>
            </w:r>
          </w:p>
        </w:tc>
        <w:tc>
          <w:tcPr>
            <w:tcW w:w="1301" w:type="pct"/>
            <w:vAlign w:val="center"/>
          </w:tcPr>
          <w:p w14:paraId="2A674D8D" w14:textId="77777777" w:rsidR="00C109BE" w:rsidRDefault="00C109BE" w:rsidP="007C642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</w:t>
            </w:r>
          </w:p>
        </w:tc>
      </w:tr>
      <w:tr w:rsidR="00C109BE" w:rsidRPr="00535898" w14:paraId="460E4C1C" w14:textId="77777777" w:rsidTr="007C6423">
        <w:trPr>
          <w:trHeight w:val="300"/>
          <w:jc w:val="center"/>
        </w:trPr>
        <w:tc>
          <w:tcPr>
            <w:tcW w:w="780" w:type="pct"/>
            <w:vMerge w:val="restart"/>
            <w:shd w:val="clear" w:color="auto" w:fill="auto"/>
            <w:vAlign w:val="center"/>
            <w:hideMark/>
          </w:tcPr>
          <w:p w14:paraId="7EBB73BD" w14:textId="77777777" w:rsidR="00C109BE" w:rsidRPr="00D66556" w:rsidRDefault="00C109BE" w:rsidP="007C642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nabled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78540EFF" w14:textId="77777777" w:rsidR="00C109BE" w:rsidRDefault="00C109BE" w:rsidP="007C6423">
            <w:pPr>
              <w:pStyle w:val="TAC"/>
            </w:pPr>
            <w:r>
              <w:t>60kHz</w:t>
            </w:r>
          </w:p>
          <w:p w14:paraId="4BD037DC" w14:textId="77777777" w:rsidR="00C109BE" w:rsidRPr="00535898" w:rsidRDefault="00C109BE" w:rsidP="007C6423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DFBCA11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0F83AB2C" w14:textId="77777777" w:rsidR="00C109BE" w:rsidRPr="00B7403A" w:rsidRDefault="00C109BE" w:rsidP="007C6423">
            <w:pPr>
              <w:pStyle w:val="TAC"/>
            </w:pPr>
            <w:r>
              <w:t>16.8</w:t>
            </w:r>
          </w:p>
        </w:tc>
        <w:tc>
          <w:tcPr>
            <w:tcW w:w="1301" w:type="pct"/>
            <w:vAlign w:val="center"/>
          </w:tcPr>
          <w:p w14:paraId="494A64EA" w14:textId="77777777" w:rsidR="00C109BE" w:rsidRDefault="00C109BE" w:rsidP="007C6423">
            <w:pPr>
              <w:pStyle w:val="TAC"/>
            </w:pPr>
            <w:r w:rsidRPr="00565AE3">
              <w:t>19.4</w:t>
            </w:r>
          </w:p>
        </w:tc>
      </w:tr>
      <w:tr w:rsidR="00C109BE" w:rsidRPr="00535898" w14:paraId="425D56C7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2D8AA59D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3B0050E7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162C71BB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4213D52C" w14:textId="77777777" w:rsidR="00C109BE" w:rsidRPr="00B7403A" w:rsidRDefault="00C109BE" w:rsidP="007C6423">
            <w:pPr>
              <w:pStyle w:val="TAC"/>
            </w:pPr>
            <w:r>
              <w:t>17.1</w:t>
            </w:r>
          </w:p>
        </w:tc>
        <w:tc>
          <w:tcPr>
            <w:tcW w:w="1301" w:type="pct"/>
            <w:vAlign w:val="center"/>
          </w:tcPr>
          <w:p w14:paraId="0DE5C258" w14:textId="77777777" w:rsidR="00C109BE" w:rsidRDefault="00C109BE" w:rsidP="007C6423">
            <w:pPr>
              <w:pStyle w:val="TAC"/>
            </w:pPr>
            <w:r w:rsidRPr="00565AE3">
              <w:t>19.9</w:t>
            </w:r>
          </w:p>
        </w:tc>
      </w:tr>
      <w:tr w:rsidR="00C109BE" w:rsidRPr="00535898" w14:paraId="014837CF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11D6DB99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7AB3451C" w14:textId="77777777" w:rsidR="00C109BE" w:rsidRDefault="00C109BE" w:rsidP="007C6423">
            <w:pPr>
              <w:pStyle w:val="TAC"/>
            </w:pPr>
            <w:r>
              <w:t>120kHz</w:t>
            </w:r>
          </w:p>
          <w:p w14:paraId="4A6F3CC8" w14:textId="77777777" w:rsidR="00C109BE" w:rsidRPr="00535898" w:rsidRDefault="00C109BE" w:rsidP="007C6423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287B9701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285CCCBE" w14:textId="77777777" w:rsidR="00C109BE" w:rsidRPr="00B7403A" w:rsidRDefault="00C109BE" w:rsidP="007C6423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0B276487" w14:textId="77777777" w:rsidR="00C109BE" w:rsidRDefault="00C109BE" w:rsidP="007C6423">
            <w:pPr>
              <w:pStyle w:val="TAC"/>
            </w:pPr>
            <w:r w:rsidRPr="00565AE3">
              <w:t>18.7</w:t>
            </w:r>
          </w:p>
        </w:tc>
      </w:tr>
      <w:tr w:rsidR="00C109BE" w:rsidRPr="00535898" w14:paraId="450B302B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4A91AC7B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5192D1EF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88CAEAC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18159EBB" w14:textId="77777777" w:rsidR="00C109BE" w:rsidRPr="00B7403A" w:rsidRDefault="00C109BE" w:rsidP="007C6423">
            <w:pPr>
              <w:pStyle w:val="TAC"/>
            </w:pPr>
            <w:r>
              <w:t>16.6</w:t>
            </w:r>
          </w:p>
        </w:tc>
        <w:tc>
          <w:tcPr>
            <w:tcW w:w="1301" w:type="pct"/>
            <w:vAlign w:val="center"/>
          </w:tcPr>
          <w:p w14:paraId="10771FCA" w14:textId="77777777" w:rsidR="00C109BE" w:rsidRDefault="00C109BE" w:rsidP="007C6423">
            <w:pPr>
              <w:pStyle w:val="TAC"/>
            </w:pPr>
            <w:r w:rsidRPr="00565AE3">
              <w:t>19.3</w:t>
            </w:r>
          </w:p>
        </w:tc>
      </w:tr>
      <w:tr w:rsidR="00C109BE" w:rsidRPr="00535898" w14:paraId="42911D8B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2BA2E7FD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23AA987F" w14:textId="77777777" w:rsidR="00C109BE" w:rsidRDefault="00C109BE" w:rsidP="007C6423">
            <w:pPr>
              <w:pStyle w:val="TAC"/>
            </w:pPr>
            <w:r>
              <w:t>120kHz</w:t>
            </w:r>
          </w:p>
          <w:p w14:paraId="62A913D4" w14:textId="77777777" w:rsidR="00C109BE" w:rsidRPr="00535898" w:rsidRDefault="00C109BE" w:rsidP="007C6423">
            <w:pPr>
              <w:pStyle w:val="TAC"/>
            </w:pPr>
            <w:r>
              <w:t>200MHz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B6AA81A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15BF9922" w14:textId="77777777" w:rsidR="00C109BE" w:rsidRPr="00B7403A" w:rsidRDefault="00C109BE" w:rsidP="007C6423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72625CDA" w14:textId="77777777" w:rsidR="00C109BE" w:rsidRDefault="00C109BE" w:rsidP="007C6423">
            <w:pPr>
              <w:pStyle w:val="TAC"/>
            </w:pPr>
            <w:r w:rsidRPr="00565AE3">
              <w:t>19</w:t>
            </w:r>
          </w:p>
        </w:tc>
      </w:tr>
      <w:tr w:rsidR="00C109BE" w:rsidRPr="00535898" w14:paraId="22516AAC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54272B32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7DB104DD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B147B1D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2BC3BF82" w14:textId="77777777" w:rsidR="00C109BE" w:rsidRPr="00B7403A" w:rsidRDefault="00C109BE" w:rsidP="007C6423">
            <w:pPr>
              <w:pStyle w:val="TAC"/>
            </w:pPr>
            <w:r>
              <w:t>16.4</w:t>
            </w:r>
          </w:p>
        </w:tc>
        <w:tc>
          <w:tcPr>
            <w:tcW w:w="1301" w:type="pct"/>
            <w:vAlign w:val="center"/>
          </w:tcPr>
          <w:p w14:paraId="0F96AC01" w14:textId="77777777" w:rsidR="00C109BE" w:rsidRDefault="00C109BE" w:rsidP="007C6423">
            <w:pPr>
              <w:pStyle w:val="TAC"/>
            </w:pPr>
            <w:r w:rsidRPr="00565AE3">
              <w:t>19.4</w:t>
            </w:r>
          </w:p>
        </w:tc>
      </w:tr>
      <w:tr w:rsidR="00C109BE" w:rsidRPr="00535898" w14:paraId="0FE5C38F" w14:textId="77777777" w:rsidTr="007C6423">
        <w:trPr>
          <w:trHeight w:val="300"/>
          <w:jc w:val="center"/>
        </w:trPr>
        <w:tc>
          <w:tcPr>
            <w:tcW w:w="780" w:type="pct"/>
            <w:vMerge w:val="restart"/>
            <w:shd w:val="clear" w:color="auto" w:fill="auto"/>
            <w:vAlign w:val="center"/>
            <w:hideMark/>
          </w:tcPr>
          <w:p w14:paraId="287606D4" w14:textId="77777777" w:rsidR="00C109BE" w:rsidRPr="00D66556" w:rsidRDefault="00C109BE" w:rsidP="007C6423">
            <w:pPr>
              <w:pStyle w:val="TAC"/>
              <w:rPr>
                <w:rFonts w:eastAsia="Malgun Gothic"/>
              </w:rPr>
            </w:pPr>
            <w:r>
              <w:t>Disabled</w:t>
            </w: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52F0AB49" w14:textId="77777777" w:rsidR="00C109BE" w:rsidRDefault="00C109BE" w:rsidP="007C6423">
            <w:pPr>
              <w:pStyle w:val="TAC"/>
            </w:pPr>
            <w:r>
              <w:t>60kHz</w:t>
            </w:r>
          </w:p>
          <w:p w14:paraId="75E7F92A" w14:textId="77777777" w:rsidR="00C109BE" w:rsidRPr="00535898" w:rsidRDefault="00C109BE" w:rsidP="007C6423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5F4EC4CE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6BE0F91C" w14:textId="77777777" w:rsidR="00C109BE" w:rsidRPr="00B7403A" w:rsidRDefault="00C109BE" w:rsidP="007C6423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30C1A50D" w14:textId="77777777" w:rsidR="00C109BE" w:rsidRDefault="00C109BE" w:rsidP="007C6423">
            <w:pPr>
              <w:pStyle w:val="TAC"/>
            </w:pPr>
            <w:r w:rsidRPr="00565AE3">
              <w:t>18.7</w:t>
            </w:r>
          </w:p>
        </w:tc>
      </w:tr>
      <w:tr w:rsidR="00C109BE" w:rsidRPr="00535898" w14:paraId="60CF0B6F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7C8C04A3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229ACA31" w14:textId="77777777" w:rsidR="00C109BE" w:rsidRDefault="00C109BE" w:rsidP="007C6423">
            <w:pPr>
              <w:pStyle w:val="TAC"/>
            </w:pPr>
            <w:r>
              <w:t>120kHz</w:t>
            </w:r>
          </w:p>
          <w:p w14:paraId="274B7FB6" w14:textId="77777777" w:rsidR="00C109BE" w:rsidRPr="00535898" w:rsidRDefault="00C109BE" w:rsidP="007C6423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166F2EA7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425D85B9" w14:textId="77777777" w:rsidR="00C109BE" w:rsidRPr="00B7403A" w:rsidRDefault="00C109BE" w:rsidP="007C6423">
            <w:pPr>
              <w:pStyle w:val="TAC"/>
            </w:pPr>
            <w:r>
              <w:t>15.5</w:t>
            </w:r>
          </w:p>
        </w:tc>
        <w:tc>
          <w:tcPr>
            <w:tcW w:w="1301" w:type="pct"/>
            <w:vAlign w:val="center"/>
          </w:tcPr>
          <w:p w14:paraId="18DFE7DF" w14:textId="77777777" w:rsidR="00C109BE" w:rsidRDefault="00C109BE" w:rsidP="007C6423">
            <w:pPr>
              <w:pStyle w:val="TAC"/>
            </w:pPr>
            <w:r w:rsidRPr="00565AE3">
              <w:t>18</w:t>
            </w:r>
          </w:p>
        </w:tc>
      </w:tr>
      <w:tr w:rsidR="00C109BE" w:rsidRPr="00535898" w14:paraId="7BFBFFF7" w14:textId="77777777" w:rsidTr="007C6423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65F4F8A2" w14:textId="77777777" w:rsidR="00C109BE" w:rsidRPr="00535898" w:rsidRDefault="00C109BE" w:rsidP="007C6423">
            <w:pPr>
              <w:pStyle w:val="TAC"/>
            </w:pP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01F349C7" w14:textId="77777777" w:rsidR="00C109BE" w:rsidRDefault="00C109BE" w:rsidP="007C6423">
            <w:pPr>
              <w:pStyle w:val="TAC"/>
            </w:pPr>
            <w:r>
              <w:t>120kHz</w:t>
            </w:r>
          </w:p>
          <w:p w14:paraId="6D62127C" w14:textId="77777777" w:rsidR="00C109BE" w:rsidRPr="00535898" w:rsidRDefault="00C109BE" w:rsidP="007C6423">
            <w:pPr>
              <w:pStyle w:val="TAC"/>
            </w:pPr>
            <w:r>
              <w:t>200MHz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666C0BEB" w14:textId="77777777" w:rsidR="00C109BE" w:rsidRPr="00535898" w:rsidRDefault="00C109BE" w:rsidP="007C6423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5A12244A" w14:textId="77777777" w:rsidR="00C109BE" w:rsidRPr="00B7403A" w:rsidRDefault="00C109BE" w:rsidP="007C6423">
            <w:pPr>
              <w:pStyle w:val="TAC"/>
            </w:pPr>
            <w:r>
              <w:t>15.5</w:t>
            </w:r>
          </w:p>
        </w:tc>
        <w:tc>
          <w:tcPr>
            <w:tcW w:w="1301" w:type="pct"/>
            <w:vAlign w:val="center"/>
          </w:tcPr>
          <w:p w14:paraId="050716A2" w14:textId="77777777" w:rsidR="00C109BE" w:rsidRDefault="00C109BE" w:rsidP="007C6423">
            <w:pPr>
              <w:pStyle w:val="TAC"/>
            </w:pPr>
            <w:r w:rsidRPr="00565AE3">
              <w:t>18.2</w:t>
            </w:r>
          </w:p>
        </w:tc>
      </w:tr>
    </w:tbl>
    <w:p w14:paraId="30348E32" w14:textId="77777777" w:rsidR="009212C8" w:rsidRPr="009212C8" w:rsidRDefault="009212C8" w:rsidP="009212C8">
      <w:pPr>
        <w:rPr>
          <w:lang w:val="en-US" w:eastAsia="zh-CN"/>
        </w:rPr>
      </w:pPr>
    </w:p>
    <w:p w14:paraId="06EF3418" w14:textId="2BCE36A3" w:rsidR="00D46BD4" w:rsidRPr="006551CC" w:rsidRDefault="009212C8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3A42CB0E" w14:textId="5DA3CF6E" w:rsidR="000D5864" w:rsidRPr="00972FA6" w:rsidRDefault="00D46BD4" w:rsidP="009212C8">
      <w:pPr>
        <w:rPr>
          <w:lang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9212C8" w:rsidRPr="009212C8">
        <w:rPr>
          <w:lang w:val="en-US" w:eastAsia="zh-CN"/>
        </w:rPr>
        <w:t xml:space="preserve">our </w:t>
      </w:r>
      <w:r w:rsidR="0037459E">
        <w:rPr>
          <w:lang w:val="en-US" w:eastAsia="zh-CN"/>
        </w:rPr>
        <w:t>updated</w:t>
      </w:r>
      <w:r w:rsidR="009212C8" w:rsidRPr="009212C8">
        <w:rPr>
          <w:lang w:val="en-US" w:eastAsia="zh-CN"/>
        </w:rPr>
        <w:t xml:space="preserve"> simulation results </w:t>
      </w:r>
      <w:r w:rsidR="009212C8">
        <w:rPr>
          <w:lang w:val="en-US" w:eastAsia="zh-CN"/>
        </w:rPr>
        <w:t xml:space="preserve">for </w:t>
      </w:r>
      <w:r w:rsidR="006A6417" w:rsidRPr="006A6417">
        <w:rPr>
          <w:lang w:val="en-US" w:eastAsia="zh-CN"/>
        </w:rPr>
        <w:t>FR2 UL 256QAM demodulation performance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6665019C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1" w:name="_Ref92466078"/>
      <w:bookmarkStart w:id="2" w:name="_Ref95377570"/>
      <w:bookmarkStart w:id="3" w:name="_Ref126059685"/>
      <w:bookmarkStart w:id="4" w:name="_Ref126587496"/>
      <w:r w:rsidRPr="005A0C1C">
        <w:rPr>
          <w:lang w:val="en-US" w:eastAsia="zh-CN"/>
        </w:rPr>
        <w:t>R</w:t>
      </w:r>
      <w:bookmarkEnd w:id="1"/>
      <w:bookmarkEnd w:id="2"/>
      <w:bookmarkEnd w:id="3"/>
      <w:r w:rsidR="00096B06">
        <w:rPr>
          <w:lang w:val="en-US" w:eastAsia="zh-CN"/>
        </w:rPr>
        <w:t>4</w:t>
      </w:r>
      <w:r w:rsidR="000C0DA6" w:rsidRPr="000C0DA6">
        <w:rPr>
          <w:lang w:val="en-US" w:eastAsia="zh-CN"/>
        </w:rPr>
        <w:t>-</w:t>
      </w:r>
      <w:r w:rsidR="00940FEB" w:rsidRPr="00940FEB">
        <w:rPr>
          <w:lang w:val="en-US" w:eastAsia="zh-CN"/>
        </w:rPr>
        <w:t>2321060</w:t>
      </w:r>
      <w:r w:rsidR="00DA5EE2" w:rsidRPr="00DA5EE2">
        <w:rPr>
          <w:lang w:val="en-US" w:eastAsia="zh-CN"/>
        </w:rPr>
        <w:t xml:space="preserve">, </w:t>
      </w:r>
      <w:r w:rsidR="00940FEB" w:rsidRPr="00940FEB">
        <w:rPr>
          <w:lang w:val="en-US" w:eastAsia="zh-CN"/>
        </w:rPr>
        <w:t>Way Forward for [109][317] NR_RF_FR2_req_Ph3_Demod</w:t>
      </w:r>
      <w:r w:rsidR="00DA5EE2" w:rsidRPr="00DA5EE2">
        <w:rPr>
          <w:lang w:val="en-US" w:eastAsia="zh-CN"/>
        </w:rPr>
        <w:t xml:space="preserve">, </w:t>
      </w:r>
      <w:bookmarkEnd w:id="4"/>
      <w:r w:rsidR="00E10B2C" w:rsidRPr="00E10B2C">
        <w:rPr>
          <w:lang w:val="en-US" w:eastAsia="zh-CN"/>
        </w:rPr>
        <w:t>Moderator (Nokia, Nokia Shanghai Bell)</w:t>
      </w:r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853C08"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4C944" w14:textId="77777777" w:rsidR="00C66BF3" w:rsidRDefault="00C66BF3" w:rsidP="009163A1">
      <w:pPr>
        <w:spacing w:after="0"/>
      </w:pPr>
      <w:r>
        <w:separator/>
      </w:r>
    </w:p>
  </w:endnote>
  <w:endnote w:type="continuationSeparator" w:id="0">
    <w:p w14:paraId="4BB1E63F" w14:textId="77777777" w:rsidR="00C66BF3" w:rsidRDefault="00C66BF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22D15" w14:textId="77777777" w:rsidR="00C66BF3" w:rsidRDefault="00C66BF3" w:rsidP="009163A1">
      <w:pPr>
        <w:spacing w:after="0"/>
      </w:pPr>
      <w:r>
        <w:separator/>
      </w:r>
    </w:p>
  </w:footnote>
  <w:footnote w:type="continuationSeparator" w:id="0">
    <w:p w14:paraId="30620A96" w14:textId="77777777" w:rsidR="00C66BF3" w:rsidRDefault="00C66BF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6B06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68F4"/>
    <w:rsid w:val="000C7B35"/>
    <w:rsid w:val="000D345A"/>
    <w:rsid w:val="000D5864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334A"/>
    <w:rsid w:val="00106E4B"/>
    <w:rsid w:val="001108F8"/>
    <w:rsid w:val="00110D4B"/>
    <w:rsid w:val="0011677D"/>
    <w:rsid w:val="001175B5"/>
    <w:rsid w:val="00121173"/>
    <w:rsid w:val="001229F1"/>
    <w:rsid w:val="001271CA"/>
    <w:rsid w:val="00136B1B"/>
    <w:rsid w:val="00140EFB"/>
    <w:rsid w:val="00141027"/>
    <w:rsid w:val="00142697"/>
    <w:rsid w:val="001439A6"/>
    <w:rsid w:val="00154948"/>
    <w:rsid w:val="001555C5"/>
    <w:rsid w:val="00156470"/>
    <w:rsid w:val="0015739F"/>
    <w:rsid w:val="00157D97"/>
    <w:rsid w:val="00167E9A"/>
    <w:rsid w:val="00170674"/>
    <w:rsid w:val="001707CB"/>
    <w:rsid w:val="00171E01"/>
    <w:rsid w:val="00173BFB"/>
    <w:rsid w:val="00175DD4"/>
    <w:rsid w:val="00180C6D"/>
    <w:rsid w:val="00184CD2"/>
    <w:rsid w:val="00196D54"/>
    <w:rsid w:val="001A1FB2"/>
    <w:rsid w:val="001A6EE5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33F7"/>
    <w:rsid w:val="00204E15"/>
    <w:rsid w:val="002072AE"/>
    <w:rsid w:val="00207AAD"/>
    <w:rsid w:val="00212270"/>
    <w:rsid w:val="00213D00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760CE"/>
    <w:rsid w:val="0028155C"/>
    <w:rsid w:val="0029153F"/>
    <w:rsid w:val="0029167C"/>
    <w:rsid w:val="0029225C"/>
    <w:rsid w:val="002928C5"/>
    <w:rsid w:val="00293C31"/>
    <w:rsid w:val="00295578"/>
    <w:rsid w:val="00295972"/>
    <w:rsid w:val="002977D6"/>
    <w:rsid w:val="002A00F4"/>
    <w:rsid w:val="002A2DEB"/>
    <w:rsid w:val="002A33FE"/>
    <w:rsid w:val="002A395D"/>
    <w:rsid w:val="002A43B2"/>
    <w:rsid w:val="002A5A1C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2F6AC8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59E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4FEF"/>
    <w:rsid w:val="003B6209"/>
    <w:rsid w:val="003B6518"/>
    <w:rsid w:val="003C2692"/>
    <w:rsid w:val="003C4B01"/>
    <w:rsid w:val="003C53B3"/>
    <w:rsid w:val="003C5DE9"/>
    <w:rsid w:val="003D308C"/>
    <w:rsid w:val="003E0499"/>
    <w:rsid w:val="003E5EB1"/>
    <w:rsid w:val="003E6D10"/>
    <w:rsid w:val="003E7958"/>
    <w:rsid w:val="003F087B"/>
    <w:rsid w:val="003F132C"/>
    <w:rsid w:val="003F1B39"/>
    <w:rsid w:val="003F1ECB"/>
    <w:rsid w:val="003F3605"/>
    <w:rsid w:val="003F4E35"/>
    <w:rsid w:val="003F588B"/>
    <w:rsid w:val="003F62CB"/>
    <w:rsid w:val="003F6C0B"/>
    <w:rsid w:val="003F7093"/>
    <w:rsid w:val="00401A10"/>
    <w:rsid w:val="00406055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B5F77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898"/>
    <w:rsid w:val="00537C66"/>
    <w:rsid w:val="00550FA9"/>
    <w:rsid w:val="005520EE"/>
    <w:rsid w:val="00553E20"/>
    <w:rsid w:val="00555E12"/>
    <w:rsid w:val="00560F1D"/>
    <w:rsid w:val="00561B54"/>
    <w:rsid w:val="00565834"/>
    <w:rsid w:val="00567A51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23E3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2BD"/>
    <w:rsid w:val="00662A91"/>
    <w:rsid w:val="00663402"/>
    <w:rsid w:val="006654A8"/>
    <w:rsid w:val="006660C7"/>
    <w:rsid w:val="00666675"/>
    <w:rsid w:val="0067773B"/>
    <w:rsid w:val="0068254B"/>
    <w:rsid w:val="0068409E"/>
    <w:rsid w:val="00684BFD"/>
    <w:rsid w:val="006868DB"/>
    <w:rsid w:val="00692502"/>
    <w:rsid w:val="006948DF"/>
    <w:rsid w:val="00697D1C"/>
    <w:rsid w:val="006A113A"/>
    <w:rsid w:val="006A5212"/>
    <w:rsid w:val="006A6417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17D24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6D0D"/>
    <w:rsid w:val="007D6DC7"/>
    <w:rsid w:val="007E03D3"/>
    <w:rsid w:val="007E26E7"/>
    <w:rsid w:val="007E2FBB"/>
    <w:rsid w:val="007E3DC0"/>
    <w:rsid w:val="007E6E59"/>
    <w:rsid w:val="007E7019"/>
    <w:rsid w:val="007E72C9"/>
    <w:rsid w:val="007E7702"/>
    <w:rsid w:val="007F0956"/>
    <w:rsid w:val="007F0B4F"/>
    <w:rsid w:val="0080117D"/>
    <w:rsid w:val="00804C38"/>
    <w:rsid w:val="00805D20"/>
    <w:rsid w:val="00810CF0"/>
    <w:rsid w:val="00812FE3"/>
    <w:rsid w:val="00814C3D"/>
    <w:rsid w:val="00816459"/>
    <w:rsid w:val="008178C0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3C08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955AD"/>
    <w:rsid w:val="008A476E"/>
    <w:rsid w:val="008A732B"/>
    <w:rsid w:val="008A7439"/>
    <w:rsid w:val="008B06F0"/>
    <w:rsid w:val="008B286B"/>
    <w:rsid w:val="008C0BAF"/>
    <w:rsid w:val="008C3318"/>
    <w:rsid w:val="008C52B1"/>
    <w:rsid w:val="008C70FA"/>
    <w:rsid w:val="008D1493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148"/>
    <w:rsid w:val="0091024F"/>
    <w:rsid w:val="00910DCD"/>
    <w:rsid w:val="0091442C"/>
    <w:rsid w:val="00915630"/>
    <w:rsid w:val="00915CA9"/>
    <w:rsid w:val="009163A1"/>
    <w:rsid w:val="009212C8"/>
    <w:rsid w:val="00922714"/>
    <w:rsid w:val="009227B3"/>
    <w:rsid w:val="009342E2"/>
    <w:rsid w:val="00935D7F"/>
    <w:rsid w:val="00940C78"/>
    <w:rsid w:val="00940FEB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15AC"/>
    <w:rsid w:val="0097164E"/>
    <w:rsid w:val="00972FA6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A0D"/>
    <w:rsid w:val="00A00C53"/>
    <w:rsid w:val="00A00CDD"/>
    <w:rsid w:val="00A04A52"/>
    <w:rsid w:val="00A07C44"/>
    <w:rsid w:val="00A1234D"/>
    <w:rsid w:val="00A123A9"/>
    <w:rsid w:val="00A154D3"/>
    <w:rsid w:val="00A20EF5"/>
    <w:rsid w:val="00A217B8"/>
    <w:rsid w:val="00A22FCF"/>
    <w:rsid w:val="00A22FD2"/>
    <w:rsid w:val="00A25E88"/>
    <w:rsid w:val="00A324DE"/>
    <w:rsid w:val="00A3536B"/>
    <w:rsid w:val="00A458B6"/>
    <w:rsid w:val="00A4659B"/>
    <w:rsid w:val="00A4708B"/>
    <w:rsid w:val="00A5032E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720C"/>
    <w:rsid w:val="00AA23B3"/>
    <w:rsid w:val="00AA3E3D"/>
    <w:rsid w:val="00AA488B"/>
    <w:rsid w:val="00AA6FF1"/>
    <w:rsid w:val="00AB02B8"/>
    <w:rsid w:val="00AB0FC5"/>
    <w:rsid w:val="00AB3519"/>
    <w:rsid w:val="00AB424A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242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4AD"/>
    <w:rsid w:val="00B7403A"/>
    <w:rsid w:val="00B759EA"/>
    <w:rsid w:val="00B77DAE"/>
    <w:rsid w:val="00B77F2E"/>
    <w:rsid w:val="00B90905"/>
    <w:rsid w:val="00B9176E"/>
    <w:rsid w:val="00B93693"/>
    <w:rsid w:val="00B9392A"/>
    <w:rsid w:val="00B9395D"/>
    <w:rsid w:val="00B94252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09BE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66BF3"/>
    <w:rsid w:val="00C71D5F"/>
    <w:rsid w:val="00C73164"/>
    <w:rsid w:val="00C75E49"/>
    <w:rsid w:val="00C76055"/>
    <w:rsid w:val="00C818A9"/>
    <w:rsid w:val="00C81A9B"/>
    <w:rsid w:val="00C90C7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2E74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0D5F"/>
    <w:rsid w:val="00D121FD"/>
    <w:rsid w:val="00D13468"/>
    <w:rsid w:val="00D13527"/>
    <w:rsid w:val="00D14BDA"/>
    <w:rsid w:val="00D14F0F"/>
    <w:rsid w:val="00D20AA0"/>
    <w:rsid w:val="00D220B2"/>
    <w:rsid w:val="00D2446B"/>
    <w:rsid w:val="00D30B86"/>
    <w:rsid w:val="00D346A5"/>
    <w:rsid w:val="00D369E4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219F"/>
    <w:rsid w:val="00D66556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406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0B2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4A53"/>
    <w:rsid w:val="00E751EF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0519"/>
    <w:rsid w:val="00EB06F1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512D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333D8"/>
    <w:rsid w:val="00F40AEF"/>
    <w:rsid w:val="00F43867"/>
    <w:rsid w:val="00F50497"/>
    <w:rsid w:val="00F51C49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E7BB2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paragraph" w:styleId="af0">
    <w:name w:val="header"/>
    <w:basedOn w:val="a"/>
    <w:link w:val="af2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character" w:customStyle="1" w:styleId="af3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rsid w:val="00D00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90EE0-F3EF-4797-AFD8-2D8009E0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1632</TotalTime>
  <Pages>1</Pages>
  <Words>143</Words>
  <Characters>821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2023-04-10T14:29:00Z</dcterms:created>
  <dcterms:modified xsi:type="dcterms:W3CDTF">2024-02-19T11:42:00Z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(3)MSza7StCcYZ7uPkvwWE9E5GQVNpHNxk52CJSqGHXLYGDP3DPZqE3gPSge1769SZMlzqknx9P
y2hhzkbynQ6bwTRgt0aGEiLaOLGJqmqcxRrIQHHs+BU/yX9EgLDSvZFWFQF9WiyEvMzZ98AV
rZjRspYv00CuqO0WzqrUtESWlbFyYt9tKCgYYEkqVn/3toIJKczrF/SPiSQugcFhm/UAnJvn
56eDkUbR3iVWLgwH+6</vt:lpwstr>
  </property>
  <property fmtid="{D5CDD505-2E9C-101B-9397-08002B2CF9AE}" pid="3" name="_2015_ms_pID_7253431">
    <vt:lpwstr>ulI6Y/tK7E9w1+OPLJwYMtlPQfiZel1osNwFuC8qOefeSYsrkvADJg
9ReeRxwUiHa9j1i3NIvXwZ7ei20pQQOA8CFzNlWY2I1PjrnIg9QvKDqjv+WObxSfXguuYyZf
tI9xbgPo4QM6rKWbnPhm9zai+SxmIHzPx27+Z7TgizJzLzn7fU7B3sT23PGa6Me5/gKE1uTF
ukMnB0HbAbDviPIhZ25yoNAzD8U/xnq3zUvG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